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24B1DDA8" w:rsidR="006E5D65" w:rsidRPr="00307B4E" w:rsidRDefault="00997F14" w:rsidP="70FFB1F7">
      <w:pPr>
        <w:spacing w:line="240" w:lineRule="auto"/>
        <w:jc w:val="right"/>
        <w:rPr>
          <w:rFonts w:cs="Calibri"/>
          <w:i/>
          <w:iCs/>
        </w:rPr>
      </w:pPr>
      <w:r w:rsidRPr="70FFB1F7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5745E1E" w:rsidRPr="00307B4E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2C327FE0" w14:textId="77777777" w:rsidR="0085747A" w:rsidRPr="00DD038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D0383">
        <w:rPr>
          <w:rFonts w:ascii="Corbel" w:hAnsi="Corbel"/>
          <w:b/>
          <w:smallCaps/>
          <w:sz w:val="24"/>
          <w:szCs w:val="24"/>
        </w:rPr>
        <w:t>SYLABUS</w:t>
      </w:r>
    </w:p>
    <w:p w14:paraId="341C8A68" w14:textId="6BDEF8B8" w:rsidR="00355254" w:rsidRPr="00DD0383" w:rsidRDefault="0071620A" w:rsidP="003552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D0383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 w:rsidRPr="00DD0383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DD0383">
        <w:rPr>
          <w:rFonts w:ascii="Corbel" w:hAnsi="Corbel"/>
          <w:b/>
          <w:smallCaps/>
          <w:sz w:val="24"/>
          <w:szCs w:val="24"/>
        </w:rPr>
        <w:t xml:space="preserve"> </w:t>
      </w:r>
      <w:r w:rsidR="00D971A7" w:rsidRPr="00DD0383">
        <w:rPr>
          <w:rFonts w:ascii="Corbel" w:hAnsi="Corbel"/>
          <w:i/>
          <w:smallCaps/>
          <w:sz w:val="24"/>
          <w:szCs w:val="24"/>
        </w:rPr>
        <w:t>202</w:t>
      </w:r>
      <w:r w:rsidR="00DD0383" w:rsidRPr="00DD0383">
        <w:rPr>
          <w:rFonts w:ascii="Corbel" w:hAnsi="Corbel"/>
          <w:i/>
          <w:smallCaps/>
          <w:sz w:val="24"/>
          <w:szCs w:val="24"/>
        </w:rPr>
        <w:t>5-2030</w:t>
      </w:r>
    </w:p>
    <w:p w14:paraId="19345D10" w14:textId="56314CCB" w:rsidR="0085747A" w:rsidRPr="00DD0383" w:rsidRDefault="00EA4832" w:rsidP="0035525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85747A" w:rsidRPr="00DD0383">
        <w:rPr>
          <w:rFonts w:ascii="Corbel" w:hAnsi="Corbel"/>
          <w:i/>
          <w:sz w:val="24"/>
          <w:szCs w:val="24"/>
        </w:rPr>
        <w:t>(skrajne daty</w:t>
      </w:r>
      <w:r w:rsidR="0085747A" w:rsidRPr="00DD0383">
        <w:rPr>
          <w:rFonts w:ascii="Corbel" w:hAnsi="Corbel"/>
          <w:sz w:val="24"/>
          <w:szCs w:val="24"/>
        </w:rPr>
        <w:t>)</w:t>
      </w:r>
    </w:p>
    <w:p w14:paraId="08E2F2DA" w14:textId="6A9871D6" w:rsidR="00445970" w:rsidRPr="00DD0383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  <w:t xml:space="preserve">Rok akademicki   </w:t>
      </w:r>
      <w:r w:rsidR="001938E5" w:rsidRPr="00DD0383">
        <w:rPr>
          <w:rFonts w:ascii="Corbel" w:hAnsi="Corbel"/>
          <w:sz w:val="24"/>
          <w:szCs w:val="24"/>
        </w:rPr>
        <w:t>202</w:t>
      </w:r>
      <w:r w:rsidR="00DD0383" w:rsidRPr="00DD0383">
        <w:rPr>
          <w:rFonts w:ascii="Corbel" w:hAnsi="Corbel"/>
          <w:sz w:val="24"/>
          <w:szCs w:val="24"/>
        </w:rPr>
        <w:t>6/2027</w:t>
      </w:r>
    </w:p>
    <w:p w14:paraId="058B45FA" w14:textId="77777777" w:rsidR="0085747A" w:rsidRPr="00DD03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0383">
        <w:rPr>
          <w:rFonts w:ascii="Corbel" w:hAnsi="Corbel"/>
          <w:szCs w:val="24"/>
        </w:rPr>
        <w:t xml:space="preserve">1. </w:t>
      </w:r>
      <w:r w:rsidR="0085747A" w:rsidRPr="00DD0383">
        <w:rPr>
          <w:rFonts w:ascii="Corbel" w:hAnsi="Corbel"/>
          <w:szCs w:val="24"/>
        </w:rPr>
        <w:t xml:space="preserve">Podstawowe </w:t>
      </w:r>
      <w:r w:rsidR="00445970" w:rsidRPr="00DD038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D0383" w14:paraId="4E298DD6" w14:textId="77777777" w:rsidTr="55AC0272">
        <w:tc>
          <w:tcPr>
            <w:tcW w:w="2694" w:type="dxa"/>
            <w:vAlign w:val="center"/>
          </w:tcPr>
          <w:p w14:paraId="1744B3DC" w14:textId="77777777" w:rsidR="0085747A" w:rsidRPr="00DD03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DD0383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DD0383" w14:paraId="1D95E649" w14:textId="77777777" w:rsidTr="55AC0272">
        <w:tc>
          <w:tcPr>
            <w:tcW w:w="2694" w:type="dxa"/>
            <w:vAlign w:val="center"/>
          </w:tcPr>
          <w:p w14:paraId="2B33239C" w14:textId="77777777" w:rsidR="0085747A" w:rsidRPr="00DD03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DD038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D0383" w14:paraId="6FA6D929" w14:textId="77777777" w:rsidTr="55AC0272">
        <w:tc>
          <w:tcPr>
            <w:tcW w:w="2694" w:type="dxa"/>
            <w:vAlign w:val="center"/>
          </w:tcPr>
          <w:p w14:paraId="1AB047E0" w14:textId="77777777" w:rsidR="0085747A" w:rsidRPr="00DD038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D038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55157AD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D0383" w:rsidRPr="00DD038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D0383" w14:paraId="34711C99" w14:textId="77777777" w:rsidTr="55AC0272">
        <w:tc>
          <w:tcPr>
            <w:tcW w:w="2694" w:type="dxa"/>
            <w:vAlign w:val="center"/>
          </w:tcPr>
          <w:p w14:paraId="6EE5E8DC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7C993C4E" w:rsidR="0085747A" w:rsidRPr="00DD0383" w:rsidRDefault="00FD02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D0383" w14:paraId="3FF9E551" w14:textId="77777777" w:rsidTr="55AC0272">
        <w:tc>
          <w:tcPr>
            <w:tcW w:w="2694" w:type="dxa"/>
            <w:vAlign w:val="center"/>
          </w:tcPr>
          <w:p w14:paraId="7262E136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DD0383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DD0383" w14:paraId="175D6E01" w14:textId="77777777" w:rsidTr="55AC0272">
        <w:tc>
          <w:tcPr>
            <w:tcW w:w="2694" w:type="dxa"/>
            <w:vAlign w:val="center"/>
          </w:tcPr>
          <w:p w14:paraId="70DF1B4E" w14:textId="77777777" w:rsidR="0085747A" w:rsidRPr="00DD038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DD0383" w14:paraId="6E67EAE7" w14:textId="77777777" w:rsidTr="55AC0272">
        <w:tc>
          <w:tcPr>
            <w:tcW w:w="2694" w:type="dxa"/>
            <w:vAlign w:val="center"/>
          </w:tcPr>
          <w:p w14:paraId="7651DF7F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DD0383" w14:paraId="75ABF26F" w14:textId="77777777" w:rsidTr="55AC0272">
        <w:tc>
          <w:tcPr>
            <w:tcW w:w="2694" w:type="dxa"/>
            <w:vAlign w:val="center"/>
          </w:tcPr>
          <w:p w14:paraId="23AB9D0D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21CFDA8C" w:rsidR="0085747A" w:rsidRPr="00DD0383" w:rsidRDefault="00446A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 w:rsidRPr="00DD038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DD0383" w14:paraId="15CBCD27" w14:textId="77777777" w:rsidTr="55AC0272">
        <w:tc>
          <w:tcPr>
            <w:tcW w:w="2694" w:type="dxa"/>
            <w:vAlign w:val="center"/>
          </w:tcPr>
          <w:p w14:paraId="60808FAC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D0383">
              <w:rPr>
                <w:rFonts w:ascii="Corbel" w:hAnsi="Corbel"/>
                <w:sz w:val="24"/>
                <w:szCs w:val="24"/>
              </w:rPr>
              <w:t>/y</w:t>
            </w:r>
            <w:r w:rsidRPr="00DD038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2158A535" w:rsidR="0085747A" w:rsidRPr="00DD0383" w:rsidRDefault="001C7FBE" w:rsidP="006C68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E57FA" w:rsidRPr="00DD038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, sem. </w:t>
            </w:r>
            <w:r w:rsidR="006C68DB" w:rsidRPr="00DD038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DD0383" w14:paraId="4DBB036D" w14:textId="77777777" w:rsidTr="55AC0272">
        <w:tc>
          <w:tcPr>
            <w:tcW w:w="2694" w:type="dxa"/>
            <w:vAlign w:val="center"/>
          </w:tcPr>
          <w:p w14:paraId="468A04A5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EA9AC56" w:rsidR="0085747A" w:rsidRPr="00DD0383" w:rsidRDefault="00DD66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06724" w:rsidRPr="00DD0383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DD0383" w14:paraId="13B16DC3" w14:textId="77777777" w:rsidTr="55AC0272">
        <w:tc>
          <w:tcPr>
            <w:tcW w:w="2694" w:type="dxa"/>
            <w:vAlign w:val="center"/>
          </w:tcPr>
          <w:p w14:paraId="1A7F3AD3" w14:textId="77777777" w:rsidR="00923D7D" w:rsidRPr="00DD038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22E90059" w:rsidR="00923D7D" w:rsidRPr="00DD0383" w:rsidRDefault="006C68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DD038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DD0383" w14:paraId="571FE831" w14:textId="77777777" w:rsidTr="55AC0272">
        <w:tc>
          <w:tcPr>
            <w:tcW w:w="2694" w:type="dxa"/>
            <w:vAlign w:val="center"/>
          </w:tcPr>
          <w:p w14:paraId="18CC8C5D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DD0383" w14:paraId="367BD83D" w14:textId="77777777" w:rsidTr="55AC0272">
        <w:tc>
          <w:tcPr>
            <w:tcW w:w="2694" w:type="dxa"/>
            <w:vAlign w:val="center"/>
          </w:tcPr>
          <w:p w14:paraId="7E1B9150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70838220" w:rsidR="0085747A" w:rsidRPr="00DD0383" w:rsidRDefault="09ABB9D4" w:rsidP="55AC02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AC0272"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144A5CFA" w14:textId="35629608" w:rsidR="00923D7D" w:rsidRPr="00DD0383" w:rsidRDefault="0085747A" w:rsidP="00DD038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* </w:t>
      </w:r>
      <w:r w:rsidRPr="00DD0383">
        <w:rPr>
          <w:rFonts w:ascii="Corbel" w:hAnsi="Corbel"/>
          <w:i/>
          <w:sz w:val="24"/>
          <w:szCs w:val="24"/>
        </w:rPr>
        <w:t>-</w:t>
      </w:r>
      <w:r w:rsidR="00B90885" w:rsidRPr="00DD038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D0383">
        <w:rPr>
          <w:rFonts w:ascii="Corbel" w:hAnsi="Corbel"/>
          <w:b w:val="0"/>
          <w:sz w:val="24"/>
          <w:szCs w:val="24"/>
        </w:rPr>
        <w:t>e,</w:t>
      </w:r>
      <w:r w:rsidRPr="00DD0383">
        <w:rPr>
          <w:rFonts w:ascii="Corbel" w:hAnsi="Corbel"/>
          <w:i/>
          <w:sz w:val="24"/>
          <w:szCs w:val="24"/>
        </w:rPr>
        <w:t xml:space="preserve"> </w:t>
      </w:r>
      <w:r w:rsidRPr="00DD038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D0383">
        <w:rPr>
          <w:rFonts w:ascii="Corbel" w:hAnsi="Corbel"/>
          <w:b w:val="0"/>
          <w:i/>
          <w:sz w:val="24"/>
          <w:szCs w:val="24"/>
        </w:rPr>
        <w:t>w Jednostce</w:t>
      </w:r>
    </w:p>
    <w:p w14:paraId="03DDB0F9" w14:textId="77777777" w:rsidR="0085747A" w:rsidRPr="00DD038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>1.</w:t>
      </w:r>
      <w:r w:rsidR="00E22FBC" w:rsidRPr="00DD0383">
        <w:rPr>
          <w:rFonts w:ascii="Corbel" w:hAnsi="Corbel"/>
          <w:sz w:val="24"/>
          <w:szCs w:val="24"/>
        </w:rPr>
        <w:t>1</w:t>
      </w:r>
      <w:r w:rsidRPr="00DD038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DD038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D0383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DD038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(</w:t>
            </w:r>
            <w:r w:rsidR="00363F78" w:rsidRPr="00DD038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0383">
              <w:rPr>
                <w:rFonts w:ascii="Corbel" w:hAnsi="Corbel"/>
                <w:b/>
                <w:szCs w:val="24"/>
              </w:rPr>
              <w:t>Liczba pkt</w:t>
            </w:r>
            <w:r w:rsidR="00B90885" w:rsidRPr="00DD0383">
              <w:rPr>
                <w:rFonts w:ascii="Corbel" w:hAnsi="Corbel"/>
                <w:b/>
                <w:szCs w:val="24"/>
              </w:rPr>
              <w:t>.</w:t>
            </w:r>
            <w:r w:rsidRPr="00DD038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D0383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41DA6586" w:rsidR="00015B8F" w:rsidRPr="00DD0383" w:rsidRDefault="006C68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4BA92735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AE28E8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043B0316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DD0383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DD038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>1.</w:t>
      </w:r>
      <w:r w:rsidR="00E22FBC" w:rsidRPr="00DD0383">
        <w:rPr>
          <w:rFonts w:ascii="Corbel" w:hAnsi="Corbel"/>
          <w:smallCaps w:val="0"/>
          <w:szCs w:val="24"/>
        </w:rPr>
        <w:t>2</w:t>
      </w:r>
      <w:r w:rsidR="00F83B28" w:rsidRPr="00DD0383">
        <w:rPr>
          <w:rFonts w:ascii="Corbel" w:hAnsi="Corbel"/>
          <w:smallCaps w:val="0"/>
          <w:szCs w:val="24"/>
        </w:rPr>
        <w:t>.</w:t>
      </w:r>
      <w:r w:rsidR="00F83B28" w:rsidRPr="00DD0383">
        <w:rPr>
          <w:rFonts w:ascii="Corbel" w:hAnsi="Corbel"/>
          <w:smallCaps w:val="0"/>
          <w:szCs w:val="24"/>
        </w:rPr>
        <w:tab/>
      </w:r>
      <w:r w:rsidRPr="00DD0383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307B4E" w:rsidRDefault="005E5735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307B4E">
        <w:rPr>
          <w:rFonts w:ascii="Corbel" w:eastAsia="MS Gothic" w:hAnsi="Corbel" w:cs="MS Gothic"/>
          <w:bCs/>
          <w:szCs w:val="24"/>
          <w:u w:val="single"/>
        </w:rPr>
        <w:t>×</w:t>
      </w:r>
      <w:r w:rsidR="0085747A" w:rsidRPr="00307B4E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547893B" w14:textId="1E4B85BC" w:rsidR="0085747A" w:rsidRPr="007E1611" w:rsidRDefault="0085747A" w:rsidP="544BC70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7E1611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24685B3A" w14:textId="77777777" w:rsidR="0085747A" w:rsidRPr="00307B4E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2619C54F" w14:textId="12D174FB" w:rsidR="009C54AE" w:rsidRPr="00DD0383" w:rsidRDefault="00E22FBC" w:rsidP="00DD03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1.3 </w:t>
      </w:r>
      <w:r w:rsidR="00F83B28" w:rsidRPr="00DD0383">
        <w:rPr>
          <w:rFonts w:ascii="Corbel" w:hAnsi="Corbel"/>
          <w:smallCaps w:val="0"/>
          <w:szCs w:val="24"/>
        </w:rPr>
        <w:tab/>
      </w:r>
      <w:r w:rsidRPr="00DD0383">
        <w:rPr>
          <w:rFonts w:ascii="Corbel" w:hAnsi="Corbel"/>
          <w:smallCaps w:val="0"/>
          <w:szCs w:val="24"/>
        </w:rPr>
        <w:t>For</w:t>
      </w:r>
      <w:r w:rsidR="00445970" w:rsidRPr="00DD0383">
        <w:rPr>
          <w:rFonts w:ascii="Corbel" w:hAnsi="Corbel"/>
          <w:smallCaps w:val="0"/>
          <w:szCs w:val="24"/>
        </w:rPr>
        <w:t xml:space="preserve">ma zaliczenia przedmiotu </w:t>
      </w:r>
      <w:r w:rsidRPr="00DD0383">
        <w:rPr>
          <w:rFonts w:ascii="Corbel" w:hAnsi="Corbel"/>
          <w:smallCaps w:val="0"/>
          <w:szCs w:val="24"/>
        </w:rPr>
        <w:t xml:space="preserve"> (z toku)</w:t>
      </w:r>
      <w:r w:rsidR="00DD0383" w:rsidRPr="00DD0383">
        <w:rPr>
          <w:rFonts w:ascii="Corbel" w:hAnsi="Corbel"/>
          <w:smallCaps w:val="0"/>
          <w:szCs w:val="24"/>
        </w:rPr>
        <w:t xml:space="preserve"> </w:t>
      </w:r>
      <w:r w:rsidR="005E5735" w:rsidRPr="00DD0383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Pr="00DD038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DD03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038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12E6A1E9" w14:textId="77777777" w:rsidTr="00745302">
        <w:tc>
          <w:tcPr>
            <w:tcW w:w="9670" w:type="dxa"/>
          </w:tcPr>
          <w:p w14:paraId="443A7D53" w14:textId="10229469" w:rsidR="0085747A" w:rsidRPr="00DD0383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</w:t>
            </w:r>
            <w:r w:rsidR="004E57F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umiejętności matematyczne oraz </w:t>
            </w:r>
            <w:r w:rsidR="00DD0383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</w:t>
            </w:r>
            <w:r w:rsidR="004E57F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oprogramowania komputerowego</w:t>
            </w:r>
          </w:p>
        </w:tc>
      </w:tr>
    </w:tbl>
    <w:p w14:paraId="34DE296F" w14:textId="77777777" w:rsidR="00153C41" w:rsidRPr="00DD038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127703" w14:textId="77777777" w:rsidR="00DD0383" w:rsidRPr="00DD0383" w:rsidRDefault="00DD03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CD10F6" w14:textId="77777777" w:rsidR="00DD0383" w:rsidRPr="00DD0383" w:rsidRDefault="00DD03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0383">
        <w:rPr>
          <w:rFonts w:ascii="Corbel" w:hAnsi="Corbel"/>
          <w:szCs w:val="24"/>
        </w:rPr>
        <w:lastRenderedPageBreak/>
        <w:t>3.</w:t>
      </w:r>
      <w:r w:rsidR="0085747A" w:rsidRPr="00DD0383">
        <w:rPr>
          <w:rFonts w:ascii="Corbel" w:hAnsi="Corbel"/>
          <w:szCs w:val="24"/>
        </w:rPr>
        <w:t xml:space="preserve"> </w:t>
      </w:r>
      <w:r w:rsidR="00A84C85" w:rsidRPr="00DD0383">
        <w:rPr>
          <w:rFonts w:ascii="Corbel" w:hAnsi="Corbel"/>
          <w:szCs w:val="24"/>
        </w:rPr>
        <w:t>cele, efekty uczenia się</w:t>
      </w:r>
      <w:r w:rsidR="0085747A" w:rsidRPr="00DD0383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Pr="00DD038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3.1 </w:t>
      </w:r>
      <w:r w:rsidR="00C05F44" w:rsidRPr="00DD0383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DD0383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DD0383"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DD0383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DD0383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05B81EF" w:rsidR="00CC6C55" w:rsidRPr="00DD0383" w:rsidRDefault="00CC6C55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 xml:space="preserve">sprawnie posługuje się warsztatem pojęciowym 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>z zakresu informatyki</w:t>
            </w:r>
            <w:r w:rsidRPr="00DD0383">
              <w:rPr>
                <w:rFonts w:ascii="Corbel" w:hAnsi="Corbel"/>
                <w:sz w:val="24"/>
                <w:szCs w:val="24"/>
              </w:rPr>
              <w:t xml:space="preserve"> oraz rozumie związki między różnymi 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 xml:space="preserve">zagadnieniami z zakresu matematyki i informatyki </w:t>
            </w:r>
            <w:r w:rsidRPr="00DD03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DD0383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DD0383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DD0383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zna ogólne prawidłowości procesu nauczania – uczenia się i ich praktycznych zastosowań w planowaniu, realizacji oraz ewaluacji procesu kształcenia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DD03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DD0383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DD0383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DD0383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 w:rsidRPr="00DD0383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DD038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t xml:space="preserve">3.2 </w:t>
      </w:r>
      <w:r w:rsidR="001D7B54" w:rsidRPr="00DD0383">
        <w:rPr>
          <w:rFonts w:ascii="Corbel" w:hAnsi="Corbel"/>
          <w:b/>
          <w:sz w:val="24"/>
          <w:szCs w:val="24"/>
        </w:rPr>
        <w:t xml:space="preserve">Efekty </w:t>
      </w:r>
      <w:r w:rsidR="00C05F44" w:rsidRPr="00DD038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D0383">
        <w:rPr>
          <w:rFonts w:ascii="Corbel" w:hAnsi="Corbel"/>
          <w:b/>
          <w:sz w:val="24"/>
          <w:szCs w:val="24"/>
        </w:rPr>
        <w:t>dla przedmiotu</w:t>
      </w:r>
      <w:r w:rsidR="00445970" w:rsidRPr="00DD0383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DD038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DD0383" w14:paraId="71799CCC" w14:textId="77777777" w:rsidTr="001F0FE8">
        <w:tc>
          <w:tcPr>
            <w:tcW w:w="1447" w:type="dxa"/>
          </w:tcPr>
          <w:p w14:paraId="13920CB0" w14:textId="77777777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D038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D038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D0383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DD0383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383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DD038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DD0383" w14:paraId="5DA6F6F8" w14:textId="77777777" w:rsidTr="001F0FE8">
        <w:tc>
          <w:tcPr>
            <w:tcW w:w="1447" w:type="dxa"/>
          </w:tcPr>
          <w:p w14:paraId="61813C10" w14:textId="395A0DF6" w:rsidR="0085747A" w:rsidRPr="00DD0383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D038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DD0383" w:rsidRDefault="005F7786" w:rsidP="0016050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zna i rozumie</w:t>
            </w: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wymieni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modelowania rzeczywistych sytuacji i reprezentowania danych, gromadzenia danych i ich przetwarzania;</w:t>
            </w:r>
          </w:p>
          <w:p w14:paraId="1CEC6777" w14:textId="18A38389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DD0383" w:rsidRDefault="00160501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organizacji i funkcjonowania urządzeń elektronicznych, komputerów i sieci komputerowej oraz ich wykorzystania;</w:t>
            </w:r>
          </w:p>
          <w:p w14:paraId="5514A2F2" w14:textId="125CF000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  <w:p w14:paraId="35EA18B1" w14:textId="0931CD59" w:rsidR="00D30455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5" w:type="dxa"/>
          </w:tcPr>
          <w:p w14:paraId="5FBF1831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10030A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517E69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6B4B93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33431A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A20893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2FB7DC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AD3F32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664FC6A1" w14:textId="77777777" w:rsidTr="001F0FE8">
        <w:tc>
          <w:tcPr>
            <w:tcW w:w="1447" w:type="dxa"/>
          </w:tcPr>
          <w:p w14:paraId="695D7137" w14:textId="77777777" w:rsidR="0085747A" w:rsidRPr="00DD0383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DD0383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4E57FA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potrafi</w:t>
            </w:r>
            <w:r w:rsidR="005F7786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DD0383" w:rsidRDefault="00D130FD" w:rsidP="00D130FD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634C5EB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5DAC23F6" w14:textId="77777777" w:rsidTr="001F0FE8">
        <w:tc>
          <w:tcPr>
            <w:tcW w:w="1447" w:type="dxa"/>
          </w:tcPr>
          <w:p w14:paraId="5168D262" w14:textId="77F9FCAD" w:rsidR="008A36FE" w:rsidRPr="00DD0383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DD0383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DD0383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135E5DEC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DD0383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06333049" w14:textId="77777777" w:rsidTr="001F0FE8">
        <w:tc>
          <w:tcPr>
            <w:tcW w:w="1447" w:type="dxa"/>
          </w:tcPr>
          <w:p w14:paraId="42B8B470" w14:textId="7FD64316" w:rsidR="008A36FE" w:rsidRPr="00DD0383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42EF0E78" w14:textId="4A63B192" w:rsidR="003343D3" w:rsidRPr="00DD0383" w:rsidRDefault="00632AA1" w:rsidP="00DD0383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  <w:r w:rsidR="00DD0383">
              <w:rPr>
                <w:rFonts w:ascii="Corbel" w:hAnsi="Corbel" w:cstheme="minorHAnsi"/>
                <w:sz w:val="24"/>
                <w:szCs w:val="24"/>
                <w:lang w:eastAsia="pl-PL"/>
              </w:rPr>
              <w:br/>
            </w:r>
            <w:r w:rsidR="00DD0383">
              <w:rPr>
                <w:rFonts w:ascii="Corbel" w:hAnsi="Corbel" w:cstheme="minorHAnsi"/>
                <w:sz w:val="24"/>
                <w:szCs w:val="24"/>
              </w:rPr>
              <w:t xml:space="preserve">–  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t>wykorzystać standardowe oprogramowanie użytkowe</w:t>
            </w:r>
            <w:r w:rsidR="00DD0383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lastRenderedPageBreak/>
              <w:t>komputera adekwatnie do celów wychowani</w:t>
            </w:r>
            <w:r w:rsidR="00DD0383">
              <w:rPr>
                <w:rFonts w:ascii="Corbel" w:hAnsi="Corbel" w:cstheme="minorHAnsi"/>
                <w:sz w:val="24"/>
                <w:szCs w:val="24"/>
              </w:rPr>
              <w:t>a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t xml:space="preserve"> i kształcenia uczniów;</w:t>
            </w:r>
          </w:p>
        </w:tc>
        <w:tc>
          <w:tcPr>
            <w:tcW w:w="1695" w:type="dxa"/>
          </w:tcPr>
          <w:p w14:paraId="2645EAC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DD0383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5ECFC366" w14:textId="77777777" w:rsidTr="001F0FE8">
        <w:tc>
          <w:tcPr>
            <w:tcW w:w="1447" w:type="dxa"/>
          </w:tcPr>
          <w:p w14:paraId="1D840B19" w14:textId="7FBC59AF" w:rsidR="0085747A" w:rsidRPr="00DD0383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DD0383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DD0383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DD0383" w:rsidRDefault="00D130FD" w:rsidP="004E57F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</w:rPr>
              <w:t>ocenić walory użytkowe komputerowego programu edukacyjnego;</w:t>
            </w:r>
            <w:r w:rsidR="002A6858" w:rsidRPr="00DD0383">
              <w:rPr>
                <w:rFonts w:ascii="Corbel" w:hAnsi="Corbel" w:cstheme="minorHAns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F37E818" w14:textId="1F6562A9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7D3E7EF1" w14:textId="77777777" w:rsidTr="001F0FE8">
        <w:tc>
          <w:tcPr>
            <w:tcW w:w="1447" w:type="dxa"/>
          </w:tcPr>
          <w:p w14:paraId="385080B1" w14:textId="3EF06A27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2F448DD1" w14:textId="075D30FB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DD0383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03DA291D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3B25DBAC" w14:textId="77777777" w:rsidTr="001F0FE8">
        <w:tc>
          <w:tcPr>
            <w:tcW w:w="1447" w:type="dxa"/>
          </w:tcPr>
          <w:p w14:paraId="1CA1AE79" w14:textId="7B85DCB5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DD0383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198E4B1E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67EB77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2FBC8E52" w14:textId="77777777" w:rsidTr="001F0FE8">
        <w:tc>
          <w:tcPr>
            <w:tcW w:w="1447" w:type="dxa"/>
          </w:tcPr>
          <w:p w14:paraId="27185336" w14:textId="4EEBA1DC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DD0383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DD0383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1519F0CB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C11B5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4F7C7EC1" w14:textId="77777777" w:rsidTr="001F0FE8">
        <w:tc>
          <w:tcPr>
            <w:tcW w:w="1447" w:type="dxa"/>
          </w:tcPr>
          <w:p w14:paraId="7D6B9695" w14:textId="023C4D0B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DD0383" w:rsidRDefault="009410F9" w:rsidP="00E166D4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DD0383" w:rsidRDefault="002A6858" w:rsidP="00E166D4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formowania właściwych zachowań i postaw dzieci lub uczniów,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02E48DA0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DD038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t>3.3</w:t>
      </w:r>
      <w:r w:rsidR="001D7B54" w:rsidRPr="00DD0383">
        <w:rPr>
          <w:rFonts w:ascii="Corbel" w:hAnsi="Corbel"/>
          <w:b/>
          <w:sz w:val="24"/>
          <w:szCs w:val="24"/>
        </w:rPr>
        <w:t xml:space="preserve"> </w:t>
      </w:r>
      <w:r w:rsidR="0085747A" w:rsidRPr="00DD0383">
        <w:rPr>
          <w:rFonts w:ascii="Corbel" w:hAnsi="Corbel"/>
          <w:b/>
          <w:sz w:val="24"/>
          <w:szCs w:val="24"/>
        </w:rPr>
        <w:t>T</w:t>
      </w:r>
      <w:r w:rsidR="001D7B54" w:rsidRPr="00DD038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D0383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DD038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DD038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2E1BB617" w14:textId="77777777" w:rsidTr="55AC0272">
        <w:tc>
          <w:tcPr>
            <w:tcW w:w="9520" w:type="dxa"/>
          </w:tcPr>
          <w:p w14:paraId="2C07462B" w14:textId="77777777" w:rsidR="0085747A" w:rsidRPr="00DD038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010" w:rsidRPr="00DD0383" w14:paraId="4C2EAB71" w14:textId="77777777" w:rsidTr="55AC0272">
        <w:tc>
          <w:tcPr>
            <w:tcW w:w="9520" w:type="dxa"/>
          </w:tcPr>
          <w:p w14:paraId="78255B5B" w14:textId="287CDFD8" w:rsidR="00C53010" w:rsidRPr="00DD0383" w:rsidRDefault="00C53010" w:rsidP="55AC0272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</w:rPr>
            </w:pPr>
            <w:r w:rsidRPr="55AC0272">
              <w:rPr>
                <w:rFonts w:asciiTheme="minorHAnsi" w:hAnsiTheme="minorHAnsi" w:cstheme="minorBidi"/>
                <w:smallCaps w:val="0"/>
              </w:rPr>
              <w:t xml:space="preserve">Podstawowe pojęcia i zasady informatyki </w:t>
            </w:r>
            <w:r w:rsidRPr="55AC0272">
              <w:rPr>
                <w:rFonts w:asciiTheme="minorHAnsi" w:hAnsiTheme="minorHAnsi" w:cstheme="minorBidi"/>
                <w:b w:val="0"/>
                <w:smallCaps w:val="0"/>
              </w:rPr>
              <w:t>z zakresu, w jakim ma</w:t>
            </w:r>
            <w:r w:rsidR="5E06AA2F" w:rsidRPr="55AC0272">
              <w:rPr>
                <w:rFonts w:asciiTheme="minorHAnsi" w:hAnsiTheme="minorHAnsi" w:cstheme="minorBidi"/>
                <w:b w:val="0"/>
                <w:smallCaps w:val="0"/>
              </w:rPr>
              <w:t>ją</w:t>
            </w:r>
            <w:r w:rsidRPr="55AC0272">
              <w:rPr>
                <w:rFonts w:asciiTheme="minorHAnsi" w:hAnsiTheme="minorHAnsi" w:cstheme="minorBidi"/>
                <w:b w:val="0"/>
                <w:smallCaps w:val="0"/>
              </w:rPr>
              <w:t xml:space="preserve"> on</w:t>
            </w:r>
            <w:r w:rsidR="15D7F04C" w:rsidRPr="55AC0272">
              <w:rPr>
                <w:rFonts w:asciiTheme="minorHAnsi" w:hAnsiTheme="minorHAnsi" w:cstheme="minorBidi"/>
                <w:b w:val="0"/>
                <w:smallCaps w:val="0"/>
              </w:rPr>
              <w:t>e</w:t>
            </w:r>
            <w:r w:rsidRPr="55AC0272">
              <w:rPr>
                <w:rFonts w:asciiTheme="minorHAnsi" w:hAnsiTheme="minorHAnsi" w:cstheme="minorBidi"/>
                <w:b w:val="0"/>
                <w:smallCaps w:val="0"/>
              </w:rPr>
              <w:t xml:space="preserve"> zastosowanie w pracy z dziećmi w przedszkolu i uczniami klas I-III szkoły podstawowej.</w:t>
            </w:r>
          </w:p>
        </w:tc>
      </w:tr>
      <w:tr w:rsidR="00C53010" w:rsidRPr="00DD0383" w14:paraId="4775EC08" w14:textId="77777777" w:rsidTr="55AC0272">
        <w:tc>
          <w:tcPr>
            <w:tcW w:w="9520" w:type="dxa"/>
          </w:tcPr>
          <w:p w14:paraId="6B3410D0" w14:textId="3536C713" w:rsidR="00C53010" w:rsidRPr="00DD0383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organizacji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>,</w:t>
            </w: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 funkcjonowania urządzeń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 xml:space="preserve"> cyfrowych: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C53010" w:rsidRPr="00DD0383" w14:paraId="0792AFCB" w14:textId="77777777" w:rsidTr="55AC0272">
        <w:tc>
          <w:tcPr>
            <w:tcW w:w="9520" w:type="dxa"/>
          </w:tcPr>
          <w:p w14:paraId="7051A779" w14:textId="1C502DA1" w:rsidR="00C53010" w:rsidRPr="00DD0383" w:rsidRDefault="00C53010" w:rsidP="55AC0272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</w:rPr>
            </w:pPr>
            <w:r w:rsidRPr="55AC0272">
              <w:rPr>
                <w:rFonts w:asciiTheme="minorHAnsi" w:hAnsiTheme="minorHAnsi" w:cstheme="minorBidi"/>
                <w:smallCaps w:val="0"/>
              </w:rPr>
              <w:t>Architektura informacji z zasadami projektowania algorytmów</w:t>
            </w:r>
            <w:r w:rsidRPr="55AC0272">
              <w:rPr>
                <w:rFonts w:asciiTheme="minorHAnsi" w:hAnsiTheme="minorHAnsi" w:cstheme="minorBidi"/>
                <w:b w:val="0"/>
                <w:smallCaps w:val="0"/>
              </w:rPr>
              <w:t xml:space="preserve"> oraz ich realizacji przy użyciu komputera. Dane, metody gromadzenia i przetwarzania danych</w:t>
            </w:r>
            <w:r w:rsidR="0DC8D955" w:rsidRPr="55AC0272">
              <w:rPr>
                <w:rFonts w:asciiTheme="minorHAnsi" w:hAnsiTheme="minorHAnsi" w:cstheme="minorBidi"/>
                <w:b w:val="0"/>
                <w:smallCaps w:val="0"/>
              </w:rPr>
              <w:t>.</w:t>
            </w:r>
          </w:p>
        </w:tc>
      </w:tr>
      <w:tr w:rsidR="00C53010" w:rsidRPr="00C53010" w14:paraId="43F42F25" w14:textId="77777777" w:rsidTr="55AC0272">
        <w:tc>
          <w:tcPr>
            <w:tcW w:w="9520" w:type="dxa"/>
          </w:tcPr>
          <w:p w14:paraId="51A8633E" w14:textId="4390AEEF" w:rsidR="00C53010" w:rsidRPr="00C53010" w:rsidRDefault="00C53010" w:rsidP="55AC0272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Bidi"/>
                <w:b w:val="0"/>
                <w:smallCaps w:val="0"/>
              </w:rPr>
            </w:pPr>
            <w:r w:rsidRPr="55AC0272">
              <w:rPr>
                <w:rFonts w:asciiTheme="minorHAnsi" w:hAnsiTheme="minorHAnsi" w:cstheme="minorBidi"/>
                <w:smallCaps w:val="0"/>
              </w:rPr>
              <w:t xml:space="preserve">Uwarunkowania </w:t>
            </w:r>
            <w:r w:rsidR="00469566" w:rsidRPr="55AC0272">
              <w:rPr>
                <w:rFonts w:asciiTheme="minorHAnsi" w:hAnsiTheme="minorHAnsi" w:cstheme="minorBidi"/>
                <w:smallCaps w:val="0"/>
              </w:rPr>
              <w:t xml:space="preserve">rozwoju </w:t>
            </w:r>
            <w:r w:rsidRPr="55AC0272">
              <w:rPr>
                <w:rFonts w:asciiTheme="minorHAnsi" w:hAnsiTheme="minorHAnsi" w:cstheme="minorBidi"/>
                <w:smallCaps w:val="0"/>
              </w:rPr>
              <w:t>zawodowego (nauczycieli) z wykorzystaniem technologii in-formacyjno-komunikacyjnej i informatyki</w:t>
            </w:r>
            <w:r w:rsidRPr="55AC0272">
              <w:rPr>
                <w:rFonts w:asciiTheme="minorHAnsi" w:hAnsiTheme="minorHAnsi" w:cstheme="minorBidi"/>
                <w:b w:val="0"/>
                <w:smallCaps w:val="0"/>
              </w:rPr>
              <w:t xml:space="preserve"> oraz komputerowe programy edukacyjne prze-znaczone dla najmłodszych uczniów.</w:t>
            </w:r>
          </w:p>
        </w:tc>
      </w:tr>
      <w:tr w:rsidR="00C53010" w:rsidRPr="00C53010" w14:paraId="5CB1E507" w14:textId="77777777" w:rsidTr="55AC0272">
        <w:tc>
          <w:tcPr>
            <w:tcW w:w="9520" w:type="dxa"/>
          </w:tcPr>
          <w:p w14:paraId="09C16E52" w14:textId="16EEAE1F" w:rsidR="00C53010" w:rsidRPr="00C53010" w:rsidRDefault="00C53010" w:rsidP="55AC0272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Bidi"/>
                <w:b w:val="0"/>
                <w:smallCaps w:val="0"/>
              </w:rPr>
            </w:pPr>
            <w:r w:rsidRPr="55AC0272">
              <w:rPr>
                <w:rFonts w:asciiTheme="minorHAnsi" w:hAnsiTheme="minorHAnsi" w:cstheme="minorBidi"/>
                <w:smallCaps w:val="0"/>
              </w:rPr>
              <w:t>Społeczne aspekty informatyki, higiena cyfrowa – cyberbezpieczeństwo w pracy zawodowej nauczyciela z wykorzystaniem TIK:</w:t>
            </w:r>
            <w:r w:rsidRPr="55AC0272">
              <w:rPr>
                <w:rFonts w:asciiTheme="minorHAnsi" w:hAnsiTheme="minorHAnsi" w:cstheme="minorBidi"/>
                <w:b w:val="0"/>
                <w:smallCaps w:val="0"/>
              </w:rPr>
              <w:t xml:space="preserve"> zasady racjonalnego korzystania z urządzeń cyfrowych przez dzieci w wieku przedszkolnym i wczesnoszkolnym, zasady opieki nauczyciel</w:t>
            </w:r>
            <w:r w:rsidR="204912AA" w:rsidRPr="55AC0272">
              <w:rPr>
                <w:rFonts w:asciiTheme="minorHAnsi" w:hAnsiTheme="minorHAnsi" w:cstheme="minorBidi"/>
                <w:b w:val="0"/>
                <w:smallCaps w:val="0"/>
              </w:rPr>
              <w:t>s</w:t>
            </w:r>
            <w:r w:rsidRPr="55AC0272">
              <w:rPr>
                <w:rFonts w:asciiTheme="minorHAnsi" w:hAnsiTheme="minorHAnsi" w:cstheme="minorBidi"/>
                <w:b w:val="0"/>
                <w:smallCaps w:val="0"/>
              </w:rPr>
              <w:t>kiej i rodzicielskiej, zagrożenia w świecie wirtualnym, wykorzystanie i ocena komputerowych programów edukacyjnych w tym zakresie.</w:t>
            </w:r>
          </w:p>
        </w:tc>
      </w:tr>
    </w:tbl>
    <w:p w14:paraId="1FB0688C" w14:textId="77777777" w:rsidR="0085747A" w:rsidRPr="00DD03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DD038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D0383">
        <w:rPr>
          <w:rFonts w:ascii="Corbel" w:hAnsi="Corbel"/>
          <w:sz w:val="24"/>
          <w:szCs w:val="24"/>
        </w:rPr>
        <w:t xml:space="preserve">, </w:t>
      </w:r>
      <w:r w:rsidRPr="00DD0383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DD038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250EC855" w14:textId="77777777" w:rsidTr="55AC0272">
        <w:tc>
          <w:tcPr>
            <w:tcW w:w="9520" w:type="dxa"/>
          </w:tcPr>
          <w:p w14:paraId="195D22DA" w14:textId="77777777" w:rsidR="0085747A" w:rsidRPr="00DD038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010" w:rsidRPr="00DD0383" w14:paraId="788AFB11" w14:textId="77777777" w:rsidTr="55AC0272">
        <w:tc>
          <w:tcPr>
            <w:tcW w:w="9520" w:type="dxa"/>
          </w:tcPr>
          <w:p w14:paraId="43283521" w14:textId="75EB8CDB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lastRenderedPageBreak/>
              <w:t>Konfiguracja zestawu komputerowego</w:t>
            </w:r>
            <w:r>
              <w:rPr>
                <w:rFonts w:ascii="Corbel" w:hAnsi="Corbel"/>
                <w:sz w:val="24"/>
                <w:szCs w:val="24"/>
              </w:rPr>
              <w:t>: podłączanie urządzeń wyjścia-wyjścia do komputera. Typowe rozwiązania stosowane w pracowniach szkolnych.</w:t>
            </w:r>
          </w:p>
        </w:tc>
      </w:tr>
      <w:tr w:rsidR="00C53010" w:rsidRPr="00DD0383" w14:paraId="42761B51" w14:textId="77777777" w:rsidTr="55AC0272">
        <w:tc>
          <w:tcPr>
            <w:tcW w:w="9520" w:type="dxa"/>
          </w:tcPr>
          <w:p w14:paraId="06CEB157" w14:textId="784DAB64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55AC0272">
              <w:rPr>
                <w:rFonts w:ascii="Corbel" w:hAnsi="Corbel"/>
                <w:b/>
                <w:bCs/>
                <w:sz w:val="24"/>
                <w:szCs w:val="24"/>
              </w:rPr>
              <w:t>Zaprojektowanie prostego algorytmu oraz funkcjonalnej bazy danych</w:t>
            </w:r>
            <w:r w:rsidRPr="55AC0272">
              <w:rPr>
                <w:rFonts w:ascii="Corbel" w:hAnsi="Corbel"/>
                <w:sz w:val="24"/>
                <w:szCs w:val="24"/>
              </w:rPr>
              <w:t>. Architektura informacji – wykorzystanie programu Diagram Designer i MS Access</w:t>
            </w:r>
            <w:r w:rsidR="3542362B" w:rsidRPr="55AC027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53010" w:rsidRPr="00DD0383" w14:paraId="2BE21B37" w14:textId="77777777" w:rsidTr="55AC0272">
        <w:tc>
          <w:tcPr>
            <w:tcW w:w="9520" w:type="dxa"/>
          </w:tcPr>
          <w:p w14:paraId="4802BB8E" w14:textId="2FEB92E4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Opracowanie dokumentu tekstowego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i ćwiczeń matematycznych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przy </w:t>
            </w:r>
            <w:r>
              <w:rPr>
                <w:rFonts w:ascii="Corbel" w:hAnsi="Corbel"/>
                <w:b/>
                <w:sz w:val="24"/>
                <w:szCs w:val="24"/>
              </w:rPr>
              <w:t>oprogramowania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sz w:val="24"/>
                <w:szCs w:val="24"/>
              </w:rPr>
              <w:t>pakietu MS Office</w:t>
            </w:r>
            <w:r>
              <w:rPr>
                <w:rFonts w:ascii="Corbel" w:hAnsi="Corbel"/>
                <w:sz w:val="24"/>
                <w:szCs w:val="24"/>
              </w:rPr>
              <w:t>. Poznajemy „tajemnice” edytorów tekstu i arkusza kalkulacyjnego.</w:t>
            </w:r>
          </w:p>
        </w:tc>
      </w:tr>
      <w:tr w:rsidR="00C53010" w:rsidRPr="00DD0383" w14:paraId="736B0040" w14:textId="77777777" w:rsidTr="55AC0272">
        <w:tc>
          <w:tcPr>
            <w:tcW w:w="9520" w:type="dxa"/>
          </w:tcPr>
          <w:p w14:paraId="629118A3" w14:textId="6685429D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55AC0272">
              <w:rPr>
                <w:rFonts w:ascii="Corbel" w:hAnsi="Corbel"/>
                <w:b/>
                <w:bCs/>
                <w:sz w:val="24"/>
                <w:szCs w:val="24"/>
              </w:rPr>
              <w:t>Ocena walorów użytkowych komputerowego programu edukacyjnego z możliwością   wykorzystania na tablicy interaktywnej</w:t>
            </w:r>
            <w:r w:rsidRPr="55AC0272">
              <w:rPr>
                <w:rFonts w:ascii="Corbel" w:hAnsi="Corbel"/>
                <w:sz w:val="24"/>
                <w:szCs w:val="24"/>
              </w:rPr>
              <w:t>. Edukacyjne środowisko sali szkolnej</w:t>
            </w:r>
            <w:r w:rsidR="4A4A3A53" w:rsidRPr="55AC027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53010" w:rsidRPr="00DD0383" w14:paraId="67435125" w14:textId="77777777" w:rsidTr="55AC0272">
        <w:tc>
          <w:tcPr>
            <w:tcW w:w="9520" w:type="dxa"/>
          </w:tcPr>
          <w:p w14:paraId="163E189F" w14:textId="257BC063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55AC0272">
              <w:rPr>
                <w:rFonts w:ascii="Corbel" w:hAnsi="Corbel"/>
                <w:b/>
                <w:bCs/>
                <w:sz w:val="24"/>
                <w:szCs w:val="24"/>
              </w:rPr>
              <w:t>Higiena cyfrowa i cyberbezpieczeństwo.</w:t>
            </w:r>
            <w:r w:rsidRPr="55AC0272">
              <w:rPr>
                <w:rFonts w:ascii="Corbel" w:hAnsi="Corbel"/>
                <w:sz w:val="24"/>
                <w:szCs w:val="24"/>
              </w:rPr>
              <w:t xml:space="preserve"> </w:t>
            </w:r>
            <w:r w:rsidR="328E6A6A" w:rsidRPr="55AC0272">
              <w:rPr>
                <w:rFonts w:ascii="Corbel" w:hAnsi="Corbel"/>
                <w:sz w:val="24"/>
                <w:szCs w:val="24"/>
              </w:rPr>
              <w:t>O</w:t>
            </w:r>
            <w:r w:rsidRPr="55AC0272">
              <w:rPr>
                <w:rFonts w:ascii="Corbel" w:hAnsi="Corbel"/>
                <w:sz w:val="24"/>
                <w:szCs w:val="24"/>
              </w:rPr>
              <w:t>pracowanie zasad bezpiecznego środowiska pracy z komputerem w szkole i w domu.</w:t>
            </w:r>
          </w:p>
        </w:tc>
      </w:tr>
    </w:tbl>
    <w:p w14:paraId="1C3AE4A6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DD038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>3.4 Metody dydaktyczne</w:t>
      </w:r>
      <w:r w:rsidRPr="00DD0383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2DD4BD0" w:rsidR="00301EBC" w:rsidRPr="00DD0383" w:rsidRDefault="00301EBC" w:rsidP="00301EBC">
      <w:pPr>
        <w:spacing w:after="0" w:line="240" w:lineRule="auto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A. Wykład: wykład z prezentacją multimedialną, </w:t>
      </w:r>
      <w:r w:rsidR="00DD0383">
        <w:rPr>
          <w:rFonts w:ascii="Corbel" w:hAnsi="Corbel"/>
          <w:sz w:val="24"/>
          <w:szCs w:val="24"/>
        </w:rPr>
        <w:t>film dydaktyczny</w:t>
      </w:r>
    </w:p>
    <w:p w14:paraId="511B3CE0" w14:textId="7C7307A4" w:rsidR="00301EBC" w:rsidRPr="00DD0383" w:rsidRDefault="00301EBC" w:rsidP="00301EBC">
      <w:pPr>
        <w:spacing w:after="0" w:line="240" w:lineRule="auto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B. Ćwiczenia audytoryjne: </w:t>
      </w:r>
      <w:r w:rsidR="00E166D4" w:rsidRPr="00DD0383">
        <w:rPr>
          <w:rFonts w:ascii="Corbel" w:hAnsi="Corbel"/>
          <w:sz w:val="24"/>
          <w:szCs w:val="24"/>
        </w:rPr>
        <w:t>praca przy komputerze (z programami edukacyjnymi)</w:t>
      </w:r>
      <w:r w:rsidRPr="00DD0383">
        <w:rPr>
          <w:rFonts w:ascii="Corbel" w:hAnsi="Corbel"/>
          <w:sz w:val="24"/>
          <w:szCs w:val="24"/>
        </w:rPr>
        <w:t xml:space="preserve">, praca </w:t>
      </w:r>
      <w:r w:rsidR="00A82EB4" w:rsidRPr="00DD0383">
        <w:rPr>
          <w:rFonts w:ascii="Corbel" w:hAnsi="Corbel"/>
          <w:sz w:val="24"/>
          <w:szCs w:val="24"/>
        </w:rPr>
        <w:t xml:space="preserve">indywidulana i </w:t>
      </w:r>
      <w:r w:rsidRPr="00DD0383">
        <w:rPr>
          <w:rFonts w:ascii="Corbel" w:hAnsi="Corbel"/>
          <w:sz w:val="24"/>
          <w:szCs w:val="24"/>
        </w:rPr>
        <w:t>w grupach</w:t>
      </w:r>
    </w:p>
    <w:p w14:paraId="699D2F80" w14:textId="77777777" w:rsidR="00E960BB" w:rsidRPr="00DD038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DD038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 </w:t>
      </w:r>
      <w:r w:rsidR="0085747A" w:rsidRPr="00DD0383">
        <w:rPr>
          <w:rFonts w:ascii="Corbel" w:hAnsi="Corbel"/>
          <w:smallCaps w:val="0"/>
          <w:szCs w:val="24"/>
        </w:rPr>
        <w:t>METODY I KRYTERIA OCENY</w:t>
      </w:r>
      <w:r w:rsidR="009F4610" w:rsidRPr="00DD0383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DD038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DD038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0383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D0383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DD038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DD0383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DD038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DD03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DD03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53010" w:rsidRPr="00DD0383" w14:paraId="4FFC276C" w14:textId="77777777" w:rsidTr="0029728B">
        <w:tc>
          <w:tcPr>
            <w:tcW w:w="1962" w:type="dxa"/>
          </w:tcPr>
          <w:p w14:paraId="1562D6DD" w14:textId="529722E0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45D0E827" w:rsidR="00C53010" w:rsidRPr="00DD0383" w:rsidRDefault="00C53010" w:rsidP="00C5301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</w:t>
            </w:r>
          </w:p>
        </w:tc>
        <w:tc>
          <w:tcPr>
            <w:tcW w:w="2117" w:type="dxa"/>
          </w:tcPr>
          <w:p w14:paraId="36896533" w14:textId="5DCB16CA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3010" w:rsidRPr="00DD0383" w14:paraId="106C9F54" w14:textId="77777777" w:rsidTr="0029728B">
        <w:tc>
          <w:tcPr>
            <w:tcW w:w="1962" w:type="dxa"/>
          </w:tcPr>
          <w:p w14:paraId="17814888" w14:textId="77777777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622DB5C9" w:rsidR="00C53010" w:rsidRPr="00DD0383" w:rsidRDefault="00C53010" w:rsidP="00C5301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FC62F0" w14:textId="3CBEA055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491756FE" w14:textId="77777777" w:rsidTr="0029728B">
        <w:tc>
          <w:tcPr>
            <w:tcW w:w="1962" w:type="dxa"/>
          </w:tcPr>
          <w:p w14:paraId="2EC7F25F" w14:textId="2C20F078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0CA90C59" w:rsidR="00C53010" w:rsidRPr="00DD0383" w:rsidRDefault="00C53010" w:rsidP="00C53010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="Corbel" w:hAnsi="Corbel" w:cstheme="minorHAnsi"/>
                <w:sz w:val="24"/>
                <w:szCs w:val="24"/>
                <w:lang w:eastAsia="pl-PL"/>
              </w:rPr>
              <w:t xml:space="preserve">projekt dydaktyczny </w:t>
            </w:r>
          </w:p>
        </w:tc>
        <w:tc>
          <w:tcPr>
            <w:tcW w:w="2117" w:type="dxa"/>
          </w:tcPr>
          <w:p w14:paraId="5FEAADB8" w14:textId="04737D87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5490C3D9" w14:textId="77777777" w:rsidTr="0029728B">
        <w:tc>
          <w:tcPr>
            <w:tcW w:w="1962" w:type="dxa"/>
          </w:tcPr>
          <w:p w14:paraId="0CF28000" w14:textId="0943A985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60A600DD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3F942228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794FFB0C" w14:textId="77777777" w:rsidTr="0029728B">
        <w:tc>
          <w:tcPr>
            <w:tcW w:w="1962" w:type="dxa"/>
          </w:tcPr>
          <w:p w14:paraId="2F2306A0" w14:textId="1B4AAD70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63F0723C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3A36D8C9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79AC59A8" w14:textId="77777777" w:rsidTr="0029728B">
        <w:tc>
          <w:tcPr>
            <w:tcW w:w="1962" w:type="dxa"/>
          </w:tcPr>
          <w:p w14:paraId="2BCAFD1E" w14:textId="05B17FA7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31BD60A7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0E9D11" w14:textId="116BB2AA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1A96A70D" w14:textId="77777777" w:rsidTr="0029728B">
        <w:tc>
          <w:tcPr>
            <w:tcW w:w="1962" w:type="dxa"/>
          </w:tcPr>
          <w:p w14:paraId="08413F0D" w14:textId="74B6B16E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22A612EF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072155" w14:textId="6F8254AC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7826AA30" w14:textId="77777777" w:rsidTr="0029728B">
        <w:tc>
          <w:tcPr>
            <w:tcW w:w="1962" w:type="dxa"/>
          </w:tcPr>
          <w:p w14:paraId="578EEC09" w14:textId="6D149D31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2A8BD89A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3A626AD" w14:textId="16609319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22038E25" w14:textId="77777777" w:rsidTr="0029728B">
        <w:tc>
          <w:tcPr>
            <w:tcW w:w="1962" w:type="dxa"/>
          </w:tcPr>
          <w:p w14:paraId="600B2C38" w14:textId="4FA84CF4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</w:t>
            </w:r>
            <w:r w:rsidR="007E1611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14:paraId="27AC49B2" w14:textId="6C849311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ankiety/obserwacja w trakcie zajęć</w:t>
            </w:r>
          </w:p>
        </w:tc>
        <w:tc>
          <w:tcPr>
            <w:tcW w:w="2117" w:type="dxa"/>
          </w:tcPr>
          <w:p w14:paraId="1793F3FA" w14:textId="7E6CF5E6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 +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2292305" w14:textId="77777777" w:rsidR="00923D7D" w:rsidRPr="00DD038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DD038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4.2 </w:t>
      </w:r>
      <w:r w:rsidR="0085747A" w:rsidRPr="00DD038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D0383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DD038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717AAAA9" w14:textId="77777777" w:rsidTr="00923D7D">
        <w:tc>
          <w:tcPr>
            <w:tcW w:w="9670" w:type="dxa"/>
          </w:tcPr>
          <w:p w14:paraId="78DD645B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Wykład: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zaliczeniowej z wykorzystaniem technologii informacyjno-komunikacyjnej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Pr="0004319B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</w:p>
          <w:p w14:paraId="605FFD8E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</w:p>
          <w:p w14:paraId="5D8F0C39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kultury informatycznej przed pierwszym i po ostatnim wykładzie.</w:t>
            </w:r>
          </w:p>
          <w:p w14:paraId="5942C489" w14:textId="53D4C62A" w:rsidR="0085747A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Ćwiczenia: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662B1E1D" w14:textId="70979302" w:rsidR="00C53010" w:rsidRPr="00DD0383" w:rsidRDefault="00C53010" w:rsidP="7C6CAE63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6366BB6" w14:textId="77777777" w:rsidR="009F4610" w:rsidRPr="00DD038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t xml:space="preserve">5. </w:t>
      </w:r>
      <w:r w:rsidR="00C61DC5" w:rsidRPr="00DD038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DD0383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DD03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D038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D038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DD03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D038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D038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0383" w14:paraId="65D5206F" w14:textId="77777777" w:rsidTr="00923D7D">
        <w:tc>
          <w:tcPr>
            <w:tcW w:w="4962" w:type="dxa"/>
          </w:tcPr>
          <w:p w14:paraId="73C4A980" w14:textId="25BEAA72" w:rsidR="0085747A" w:rsidRPr="00DD0383" w:rsidRDefault="00C61DC5" w:rsidP="00FF07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DD0383">
              <w:rPr>
                <w:rFonts w:ascii="Corbel" w:hAnsi="Corbel"/>
                <w:sz w:val="24"/>
                <w:szCs w:val="24"/>
              </w:rPr>
              <w:t> 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1843BA15" w:rsidR="0085747A" w:rsidRPr="00DD0383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DD0383" w14:paraId="3AEF2982" w14:textId="77777777" w:rsidTr="00923D7D">
        <w:tc>
          <w:tcPr>
            <w:tcW w:w="4962" w:type="dxa"/>
          </w:tcPr>
          <w:p w14:paraId="3C4A3437" w14:textId="77777777" w:rsidR="00C61DC5" w:rsidRPr="00DD03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DD03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579282FC" w:rsidR="00C61DC5" w:rsidRPr="00DD0383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C61DC5" w:rsidRPr="00DD0383" w14:paraId="1BA9975F" w14:textId="77777777" w:rsidTr="00923D7D">
        <w:tc>
          <w:tcPr>
            <w:tcW w:w="4962" w:type="dxa"/>
          </w:tcPr>
          <w:p w14:paraId="316FA4BA" w14:textId="7F40A42E" w:rsidR="00C61DC5" w:rsidRPr="00DD0383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FE18256" w14:textId="77777777" w:rsidR="009C5612" w:rsidRPr="00DD0383" w:rsidRDefault="009C5612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6E46CF2A" w:rsidR="00C61DC5" w:rsidRPr="00DD0383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4</w:t>
            </w:r>
            <w:r w:rsidR="00944601" w:rsidRPr="00DD03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DD0383" w14:paraId="512C1130" w14:textId="77777777" w:rsidTr="00923D7D">
        <w:tc>
          <w:tcPr>
            <w:tcW w:w="4962" w:type="dxa"/>
          </w:tcPr>
          <w:p w14:paraId="5420E74F" w14:textId="77777777" w:rsidR="0085747A" w:rsidRPr="00DD03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DD0383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D0383" w14:paraId="70BE77DC" w14:textId="77777777" w:rsidTr="00923D7D">
        <w:tc>
          <w:tcPr>
            <w:tcW w:w="4962" w:type="dxa"/>
          </w:tcPr>
          <w:p w14:paraId="229C4730" w14:textId="77777777" w:rsidR="0085747A" w:rsidRPr="00DD03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DD0383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DD038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038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038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1314FD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6. </w:t>
      </w:r>
      <w:r w:rsidR="0085747A" w:rsidRPr="00DD0383">
        <w:rPr>
          <w:rFonts w:ascii="Corbel" w:hAnsi="Corbel"/>
          <w:smallCaps w:val="0"/>
          <w:szCs w:val="24"/>
        </w:rPr>
        <w:t>PRAKTYKI ZAWO</w:t>
      </w:r>
      <w:r w:rsidR="009C1331" w:rsidRPr="00DD0383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DD038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D0383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DD03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DD0383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DD0383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DD03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DD0383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DD038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DD03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7. </w:t>
      </w:r>
      <w:r w:rsidR="0085747A" w:rsidRPr="00DD0383">
        <w:rPr>
          <w:rFonts w:ascii="Corbel" w:hAnsi="Corbel"/>
          <w:smallCaps w:val="0"/>
          <w:szCs w:val="24"/>
        </w:rPr>
        <w:t>LITERATURA</w:t>
      </w:r>
      <w:r w:rsidRPr="00DD0383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DD03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D0383" w14:paraId="67DF81D3" w14:textId="77777777" w:rsidTr="00C75040">
        <w:trPr>
          <w:trHeight w:val="397"/>
        </w:trPr>
        <w:tc>
          <w:tcPr>
            <w:tcW w:w="9497" w:type="dxa"/>
          </w:tcPr>
          <w:p w14:paraId="3BF42927" w14:textId="77777777" w:rsidR="00C53010" w:rsidRPr="0004319B" w:rsidRDefault="00C53010" w:rsidP="00C530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0DB837E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Edukacja w zmieniającym się społeczeństwie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Difin 2021 </w:t>
            </w:r>
          </w:p>
          <w:p w14:paraId="2050420E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Dziecko w świecie technologii. Wychowanie w cyfrowej rzeczywistości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Copernicus Center Press 2024 </w:t>
            </w:r>
          </w:p>
          <w:p w14:paraId="4202DF4A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Danieluk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TIK w pigułce. Narzędziownik nauczyciela</w:t>
            </w:r>
            <w:r w:rsidRPr="0004319B">
              <w:rPr>
                <w:rFonts w:ascii="Corbel" w:hAnsi="Corbel"/>
                <w:sz w:val="24"/>
                <w:szCs w:val="24"/>
              </w:rPr>
              <w:t>, Wyd. CRE Edicon 2021</w:t>
            </w:r>
          </w:p>
          <w:p w14:paraId="033CE950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D. Morańska, K., Wójcik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Multimedialny wymiar edukacji</w:t>
            </w:r>
            <w:r w:rsidRPr="0004319B">
              <w:rPr>
                <w:rFonts w:ascii="Corbel" w:hAnsi="Corbel"/>
                <w:sz w:val="24"/>
                <w:szCs w:val="24"/>
              </w:rPr>
              <w:t>, Wyd. Akademia WSB, 2014</w:t>
            </w:r>
          </w:p>
          <w:p w14:paraId="52CF43DB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Blockly, strona poświęcona programowaniu w języku Blockly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dostępna online: https:// blockly-games.appspot.com/ </w:t>
            </w:r>
            <w:r>
              <w:rPr>
                <w:rFonts w:ascii="Corbel" w:hAnsi="Corbel"/>
                <w:sz w:val="24"/>
                <w:szCs w:val="24"/>
              </w:rPr>
              <w:t xml:space="preserve">blockly.games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</w:p>
          <w:p w14:paraId="746AFF53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</w:t>
            </w:r>
            <w:r>
              <w:rPr>
                <w:rFonts w:ascii="Corbel" w:hAnsi="Corbel"/>
                <w:sz w:val="24"/>
                <w:szCs w:val="24"/>
              </w:rPr>
              <w:t>www.hourofcode.com/pl</w:t>
            </w:r>
            <w:r w:rsidRPr="00494E55">
              <w:rPr>
                <w:rFonts w:ascii="Corbel" w:hAnsi="Corbel"/>
                <w:sz w:val="24"/>
                <w:szCs w:val="24"/>
              </w:rPr>
              <w:t xml:space="preserve"> [dostęp: 1.10.2</w:t>
            </w:r>
            <w:r>
              <w:rPr>
                <w:rFonts w:ascii="Corbel" w:hAnsi="Corbel"/>
                <w:sz w:val="24"/>
                <w:szCs w:val="24"/>
              </w:rPr>
              <w:t>024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7D21108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Hacker Rank, ranking umiejętności programistów</w:t>
            </w:r>
            <w:r w:rsidRPr="2E042C92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60E43FBD" w:rsidR="001C7085" w:rsidRPr="00DD0383" w:rsidRDefault="00C53010" w:rsidP="00C53010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Konkurs Informatyczny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DigitalWizards, </w:t>
            </w: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Bóbr</w:t>
            </w:r>
            <w:r w:rsidRPr="2E042C92">
              <w:rPr>
                <w:rFonts w:ascii="Corbel" w:hAnsi="Corbel"/>
                <w:sz w:val="24"/>
                <w:szCs w:val="24"/>
              </w:rPr>
              <w:t>, WMiI,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dostępny online: </w:t>
            </w:r>
            <w:r w:rsidRPr="008F7CAE">
              <w:rPr>
                <w:rFonts w:ascii="Corbel" w:hAnsi="Corbel"/>
                <w:sz w:val="24"/>
                <w:szCs w:val="24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  <w:r>
              <w:rPr>
                <w:rFonts w:ascii="Corbel" w:hAnsi="Corbel"/>
                <w:sz w:val="24"/>
                <w:szCs w:val="24"/>
              </w:rPr>
              <w:t xml:space="preserve"> www.bobr.edu.pl , dostęp online: www.bobr.edu.pl</w:t>
            </w:r>
          </w:p>
        </w:tc>
      </w:tr>
      <w:tr w:rsidR="0085747A" w:rsidRPr="00DD0383" w14:paraId="6981F2E0" w14:textId="77777777" w:rsidTr="00C75040">
        <w:trPr>
          <w:trHeight w:val="397"/>
        </w:trPr>
        <w:tc>
          <w:tcPr>
            <w:tcW w:w="9497" w:type="dxa"/>
          </w:tcPr>
          <w:p w14:paraId="1C33ECDA" w14:textId="77777777" w:rsidR="00C53010" w:rsidRPr="0004319B" w:rsidRDefault="00C53010" w:rsidP="00C530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F1229E3" w14:textId="77777777" w:rsidR="00C53010" w:rsidRPr="00494E55" w:rsidRDefault="00C53010" w:rsidP="00C5301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6DD8FE7" w14:textId="77777777" w:rsidR="00C53010" w:rsidRPr="00494E55" w:rsidRDefault="00C53010" w:rsidP="00C5301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3CE671BA" w14:textId="77777777" w:rsidR="00C53010" w:rsidRPr="00033045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6FA5BA1E" w14:textId="77777777" w:rsidR="00C53010" w:rsidRPr="00033045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Scratch, strona poświęcona językowi programowania Scratch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43E21107" w:rsidR="00033045" w:rsidRPr="00DD0383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Środowisko Code Blocks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5A9C820A" w14:textId="77777777" w:rsidR="00307B4E" w:rsidRDefault="00307B4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45777D1" w:rsidR="0085747A" w:rsidRPr="00DD038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D038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D03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98861" w14:textId="77777777" w:rsidR="00AB120A" w:rsidRDefault="00AB120A" w:rsidP="00C16ABF">
      <w:pPr>
        <w:spacing w:after="0" w:line="240" w:lineRule="auto"/>
      </w:pPr>
      <w:r>
        <w:separator/>
      </w:r>
    </w:p>
  </w:endnote>
  <w:endnote w:type="continuationSeparator" w:id="0">
    <w:p w14:paraId="2C2537F1" w14:textId="77777777" w:rsidR="00AB120A" w:rsidRDefault="00AB12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3194E" w14:textId="77777777" w:rsidR="00AB120A" w:rsidRDefault="00AB120A" w:rsidP="00C16ABF">
      <w:pPr>
        <w:spacing w:after="0" w:line="240" w:lineRule="auto"/>
      </w:pPr>
      <w:r>
        <w:separator/>
      </w:r>
    </w:p>
  </w:footnote>
  <w:footnote w:type="continuationSeparator" w:id="0">
    <w:p w14:paraId="3C58B78C" w14:textId="77777777" w:rsidR="00AB120A" w:rsidRDefault="00AB120A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C1679"/>
    <w:multiLevelType w:val="hybridMultilevel"/>
    <w:tmpl w:val="A8822B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7D7C5D48"/>
    <w:multiLevelType w:val="hybridMultilevel"/>
    <w:tmpl w:val="D730FD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674690">
    <w:abstractNumId w:val="1"/>
  </w:num>
  <w:num w:numId="2" w16cid:durableId="629557718">
    <w:abstractNumId w:val="6"/>
  </w:num>
  <w:num w:numId="3" w16cid:durableId="1150294743">
    <w:abstractNumId w:val="7"/>
  </w:num>
  <w:num w:numId="4" w16cid:durableId="55394660">
    <w:abstractNumId w:val="0"/>
  </w:num>
  <w:num w:numId="5" w16cid:durableId="1993364748">
    <w:abstractNumId w:val="9"/>
  </w:num>
  <w:num w:numId="6" w16cid:durableId="1228804779">
    <w:abstractNumId w:val="4"/>
  </w:num>
  <w:num w:numId="7" w16cid:durableId="723676190">
    <w:abstractNumId w:val="5"/>
  </w:num>
  <w:num w:numId="8" w16cid:durableId="177306777">
    <w:abstractNumId w:val="2"/>
  </w:num>
  <w:num w:numId="9" w16cid:durableId="157890974">
    <w:abstractNumId w:val="10"/>
  </w:num>
  <w:num w:numId="10" w16cid:durableId="698241061">
    <w:abstractNumId w:val="3"/>
  </w:num>
  <w:num w:numId="11" w16cid:durableId="133241503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938E5"/>
    <w:rsid w:val="001A70D2"/>
    <w:rsid w:val="001B0784"/>
    <w:rsid w:val="001B7162"/>
    <w:rsid w:val="001C7085"/>
    <w:rsid w:val="001C7FBE"/>
    <w:rsid w:val="001D657B"/>
    <w:rsid w:val="001D7B54"/>
    <w:rsid w:val="001E0209"/>
    <w:rsid w:val="001F0FE8"/>
    <w:rsid w:val="001F2CA2"/>
    <w:rsid w:val="001F6542"/>
    <w:rsid w:val="002144C0"/>
    <w:rsid w:val="0022477D"/>
    <w:rsid w:val="002278A9"/>
    <w:rsid w:val="002336F9"/>
    <w:rsid w:val="00235BAE"/>
    <w:rsid w:val="0024028F"/>
    <w:rsid w:val="0024069B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A6858"/>
    <w:rsid w:val="002B12D9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06724"/>
    <w:rsid w:val="00307B4E"/>
    <w:rsid w:val="0031147F"/>
    <w:rsid w:val="003151C5"/>
    <w:rsid w:val="00316639"/>
    <w:rsid w:val="00316D48"/>
    <w:rsid w:val="00320C71"/>
    <w:rsid w:val="00321D7E"/>
    <w:rsid w:val="003343CF"/>
    <w:rsid w:val="003343D3"/>
    <w:rsid w:val="00346FE9"/>
    <w:rsid w:val="0034759A"/>
    <w:rsid w:val="003503F6"/>
    <w:rsid w:val="003530DD"/>
    <w:rsid w:val="00355254"/>
    <w:rsid w:val="00363F78"/>
    <w:rsid w:val="00392B92"/>
    <w:rsid w:val="003A0A5B"/>
    <w:rsid w:val="003A1176"/>
    <w:rsid w:val="003C0BAE"/>
    <w:rsid w:val="003C5E0A"/>
    <w:rsid w:val="003C61EB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46ABF"/>
    <w:rsid w:val="0045729E"/>
    <w:rsid w:val="00461EFC"/>
    <w:rsid w:val="004652C2"/>
    <w:rsid w:val="00469566"/>
    <w:rsid w:val="004706D1"/>
    <w:rsid w:val="00471326"/>
    <w:rsid w:val="0047598D"/>
    <w:rsid w:val="004840FD"/>
    <w:rsid w:val="00490F7D"/>
    <w:rsid w:val="00491678"/>
    <w:rsid w:val="004968E2"/>
    <w:rsid w:val="00496C93"/>
    <w:rsid w:val="004A3EEA"/>
    <w:rsid w:val="004A4D1F"/>
    <w:rsid w:val="004C363D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6F48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504A"/>
    <w:rsid w:val="00647FA8"/>
    <w:rsid w:val="00650C5F"/>
    <w:rsid w:val="00653F9E"/>
    <w:rsid w:val="00654934"/>
    <w:rsid w:val="00655B2D"/>
    <w:rsid w:val="006620D9"/>
    <w:rsid w:val="00671958"/>
    <w:rsid w:val="00675843"/>
    <w:rsid w:val="00696477"/>
    <w:rsid w:val="006C68DB"/>
    <w:rsid w:val="006D050F"/>
    <w:rsid w:val="006D1AFD"/>
    <w:rsid w:val="006D6139"/>
    <w:rsid w:val="006E5D65"/>
    <w:rsid w:val="006E6F04"/>
    <w:rsid w:val="006F1282"/>
    <w:rsid w:val="006F1FBC"/>
    <w:rsid w:val="006F31E2"/>
    <w:rsid w:val="007003A2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E1611"/>
    <w:rsid w:val="007F1652"/>
    <w:rsid w:val="007F4155"/>
    <w:rsid w:val="00804CD4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27909"/>
    <w:rsid w:val="009301AE"/>
    <w:rsid w:val="00931E22"/>
    <w:rsid w:val="009410F9"/>
    <w:rsid w:val="00944601"/>
    <w:rsid w:val="00944815"/>
    <w:rsid w:val="009508DF"/>
    <w:rsid w:val="00950DAC"/>
    <w:rsid w:val="00954A07"/>
    <w:rsid w:val="0098414E"/>
    <w:rsid w:val="00984956"/>
    <w:rsid w:val="00990364"/>
    <w:rsid w:val="00991D0D"/>
    <w:rsid w:val="00997F14"/>
    <w:rsid w:val="009A78D9"/>
    <w:rsid w:val="009C1331"/>
    <w:rsid w:val="009C3E31"/>
    <w:rsid w:val="009C54AE"/>
    <w:rsid w:val="009C5612"/>
    <w:rsid w:val="009C788E"/>
    <w:rsid w:val="009E3B41"/>
    <w:rsid w:val="009F3C5C"/>
    <w:rsid w:val="009F4610"/>
    <w:rsid w:val="00A00ECC"/>
    <w:rsid w:val="00A155EE"/>
    <w:rsid w:val="00A2245B"/>
    <w:rsid w:val="00A23503"/>
    <w:rsid w:val="00A30110"/>
    <w:rsid w:val="00A36899"/>
    <w:rsid w:val="00A371F6"/>
    <w:rsid w:val="00A43BF6"/>
    <w:rsid w:val="00A5370D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B120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D9B"/>
    <w:rsid w:val="00B607DB"/>
    <w:rsid w:val="00B66529"/>
    <w:rsid w:val="00B72B24"/>
    <w:rsid w:val="00B75946"/>
    <w:rsid w:val="00B77B68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45BFB"/>
    <w:rsid w:val="00C53010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260"/>
    <w:rsid w:val="00D17C3C"/>
    <w:rsid w:val="00D26B2C"/>
    <w:rsid w:val="00D30455"/>
    <w:rsid w:val="00D352C9"/>
    <w:rsid w:val="00D425B2"/>
    <w:rsid w:val="00D428D6"/>
    <w:rsid w:val="00D54153"/>
    <w:rsid w:val="00D552B2"/>
    <w:rsid w:val="00D608D1"/>
    <w:rsid w:val="00D6390D"/>
    <w:rsid w:val="00D74119"/>
    <w:rsid w:val="00D8075B"/>
    <w:rsid w:val="00D85E8A"/>
    <w:rsid w:val="00D8603A"/>
    <w:rsid w:val="00D8678B"/>
    <w:rsid w:val="00D971A7"/>
    <w:rsid w:val="00DA2114"/>
    <w:rsid w:val="00DD0383"/>
    <w:rsid w:val="00DD6641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50450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4899"/>
    <w:rsid w:val="00EC6425"/>
    <w:rsid w:val="00ED03AB"/>
    <w:rsid w:val="00ED2F4F"/>
    <w:rsid w:val="00ED32D2"/>
    <w:rsid w:val="00EE32DE"/>
    <w:rsid w:val="00EE5457"/>
    <w:rsid w:val="00F070AB"/>
    <w:rsid w:val="00F11E44"/>
    <w:rsid w:val="00F17567"/>
    <w:rsid w:val="00F17C15"/>
    <w:rsid w:val="00F27A7B"/>
    <w:rsid w:val="00F526AF"/>
    <w:rsid w:val="00F617C3"/>
    <w:rsid w:val="00F645B4"/>
    <w:rsid w:val="00F7066B"/>
    <w:rsid w:val="00F82932"/>
    <w:rsid w:val="00F82B08"/>
    <w:rsid w:val="00F83B28"/>
    <w:rsid w:val="00F91EB2"/>
    <w:rsid w:val="00F97E31"/>
    <w:rsid w:val="00FA46E5"/>
    <w:rsid w:val="00FB3CA1"/>
    <w:rsid w:val="00FB7DBA"/>
    <w:rsid w:val="00FC1C25"/>
    <w:rsid w:val="00FC3F45"/>
    <w:rsid w:val="00FD0274"/>
    <w:rsid w:val="00FD38E3"/>
    <w:rsid w:val="00FD503F"/>
    <w:rsid w:val="00FD7589"/>
    <w:rsid w:val="00FE1BC0"/>
    <w:rsid w:val="00FE6A32"/>
    <w:rsid w:val="00FF016A"/>
    <w:rsid w:val="00FF07AA"/>
    <w:rsid w:val="00FF1401"/>
    <w:rsid w:val="00FF5E7D"/>
    <w:rsid w:val="05745E1E"/>
    <w:rsid w:val="09ABB9D4"/>
    <w:rsid w:val="0DC8D955"/>
    <w:rsid w:val="15D7F04C"/>
    <w:rsid w:val="1EAF871F"/>
    <w:rsid w:val="204912AA"/>
    <w:rsid w:val="328E6A6A"/>
    <w:rsid w:val="3542362B"/>
    <w:rsid w:val="4A4A3A53"/>
    <w:rsid w:val="4F87DC96"/>
    <w:rsid w:val="544BC70B"/>
    <w:rsid w:val="55AC0272"/>
    <w:rsid w:val="5BEC4607"/>
    <w:rsid w:val="5E06AA2F"/>
    <w:rsid w:val="70FFB1F7"/>
    <w:rsid w:val="7C6CAE63"/>
    <w:rsid w:val="7D86E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DC3AAC42-A614-4600-A2BA-5AB0E79A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B328F-3DEE-4915-B10C-75F50830C8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B4553-40E0-408B-A0BF-91A117946C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2E9C4-1915-4327-B661-994BF57E41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32C9BD-E8EA-4235-8E35-1E0DF53C1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1430</Words>
  <Characters>8583</Characters>
  <Application>Microsoft Office Word</Application>
  <DocSecurity>0</DocSecurity>
  <Lines>71</Lines>
  <Paragraphs>19</Paragraphs>
  <ScaleCrop>false</ScaleCrop>
  <Company>Hewlett-Packard Company</Company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11</cp:revision>
  <cp:lastPrinted>2019-02-06T12:12:00Z</cp:lastPrinted>
  <dcterms:created xsi:type="dcterms:W3CDTF">2024-12-12T14:56:00Z</dcterms:created>
  <dcterms:modified xsi:type="dcterms:W3CDTF">2025-10-12T12:32:00Z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